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4" w:rsidRPr="00DB42D9" w:rsidRDefault="005F1834" w:rsidP="00DB42D9">
      <w:pPr>
        <w:rPr>
          <w:b/>
          <w:sz w:val="28"/>
          <w:szCs w:val="28"/>
        </w:rPr>
      </w:pPr>
    </w:p>
    <w:p w:rsidR="005F1834" w:rsidRDefault="005F1834" w:rsidP="0032197B">
      <w:pPr>
        <w:jc w:val="center"/>
        <w:rPr>
          <w:b/>
          <w:sz w:val="28"/>
          <w:szCs w:val="28"/>
        </w:rPr>
      </w:pPr>
    </w:p>
    <w:p w:rsidR="005F1834" w:rsidRDefault="005F1834" w:rsidP="003219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  ПРЕДЛОЖЕНИЕ</w:t>
      </w:r>
    </w:p>
    <w:p w:rsidR="005F1834" w:rsidRDefault="005F1834" w:rsidP="0032197B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600"/>
        <w:gridCol w:w="5580"/>
      </w:tblGrid>
      <w:tr w:rsidR="005F1834" w:rsidRPr="005259B6" w:rsidTr="004F4C45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Наименование на </w:t>
            </w:r>
            <w:r>
              <w:rPr>
                <w:b/>
                <w:bCs/>
              </w:rPr>
              <w:t>фирмата</w:t>
            </w:r>
            <w:r w:rsidRPr="005259B6">
              <w:rPr>
                <w:b/>
                <w:bCs/>
              </w:rPr>
              <w:t>:</w:t>
            </w:r>
          </w:p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Седалище по регистрация: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  <w:lang w:val="en-US"/>
              </w:rPr>
              <w:t>BIC;IBAN</w:t>
            </w:r>
            <w:r w:rsidRPr="005259B6">
              <w:rPr>
                <w:b/>
                <w:bCs/>
              </w:rPr>
              <w:t>:</w:t>
            </w:r>
          </w:p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 xml:space="preserve">Банка: 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Булстат(ЕИК)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i/>
                <w:iCs/>
                <w:lang w:eastAsia="en-US"/>
              </w:rPr>
            </w:pPr>
            <w:r w:rsidRPr="005259B6">
              <w:rPr>
                <w:i/>
                <w:iCs/>
              </w:rPr>
              <w:t>(държава, град, пощенски код, улица, №)</w:t>
            </w:r>
          </w:p>
          <w:p w:rsidR="005F1834" w:rsidRPr="005259B6" w:rsidRDefault="005F1834" w:rsidP="004F4C45">
            <w:pPr>
              <w:pStyle w:val="BodyText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Телефонен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Факс номер: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eastAsia="en-US"/>
              </w:rPr>
            </w:pPr>
            <w:r w:rsidRPr="005259B6">
              <w:rPr>
                <w:b/>
                <w:bCs/>
              </w:rPr>
              <w:t>Лице за контакти: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  <w:tr w:rsidR="005F1834" w:rsidRPr="005259B6" w:rsidTr="004F4C45">
        <w:tc>
          <w:tcPr>
            <w:tcW w:w="360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rPr>
                <w:b/>
                <w:bCs/>
                <w:lang w:val="en-US" w:eastAsia="en-US"/>
              </w:rPr>
            </w:pPr>
            <w:r w:rsidRPr="005259B6">
              <w:rPr>
                <w:b/>
                <w:bCs/>
                <w:lang w:val="en-US"/>
              </w:rPr>
              <w:t>e mail: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:rsidR="005F1834" w:rsidRPr="005259B6" w:rsidRDefault="005F1834" w:rsidP="004F4C45">
            <w:pPr>
              <w:pStyle w:val="BodyText"/>
              <w:ind w:left="252"/>
              <w:rPr>
                <w:i/>
                <w:iCs/>
                <w:lang w:eastAsia="en-US"/>
              </w:rPr>
            </w:pPr>
          </w:p>
        </w:tc>
      </w:tr>
    </w:tbl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Pr="00EF1983" w:rsidRDefault="005F1834" w:rsidP="00CD4115">
      <w:pPr>
        <w:jc w:val="both"/>
      </w:pPr>
      <w:r w:rsidRPr="005F5519">
        <w:rPr>
          <w:sz w:val="28"/>
          <w:szCs w:val="28"/>
        </w:rPr>
        <w:tab/>
        <w:t>Представяме Ви нашето предложение за</w:t>
      </w:r>
      <w:r>
        <w:rPr>
          <w:sz w:val="28"/>
          <w:szCs w:val="28"/>
        </w:rPr>
        <w:t xml:space="preserve"> изпълнение на малка обществена</w:t>
      </w:r>
      <w:r>
        <w:rPr>
          <w:sz w:val="28"/>
          <w:szCs w:val="28"/>
          <w:lang w:val="en-US"/>
        </w:rPr>
        <w:t xml:space="preserve"> </w:t>
      </w:r>
      <w:r w:rsidRPr="005F5519">
        <w:rPr>
          <w:sz w:val="28"/>
          <w:szCs w:val="28"/>
        </w:rPr>
        <w:t xml:space="preserve">поръчка: </w:t>
      </w:r>
      <w:r>
        <w:t xml:space="preserve">„Доставка на хранителни продукти, </w:t>
      </w:r>
      <w:r>
        <w:rPr>
          <w:lang w:val="en-US"/>
        </w:rPr>
        <w:t xml:space="preserve"> </w:t>
      </w:r>
      <w:r>
        <w:t>необходими  за  бюджетните дейности (Целодневна детска градина, Ученически стол</w:t>
      </w:r>
      <w:r>
        <w:rPr>
          <w:lang w:val="en-US"/>
        </w:rPr>
        <w:t xml:space="preserve">q </w:t>
      </w:r>
      <w:r>
        <w:t>Домашен социален патронаж</w:t>
      </w:r>
      <w:r>
        <w:rPr>
          <w:lang w:val="en-US"/>
        </w:rPr>
        <w:t xml:space="preserve"> </w:t>
      </w:r>
      <w:r>
        <w:t>и обществена трапезария ) в община Маджарово”.</w:t>
      </w:r>
    </w:p>
    <w:p w:rsidR="005F1834" w:rsidRPr="002421FA" w:rsidRDefault="005F1834" w:rsidP="00852AB9">
      <w:pPr>
        <w:jc w:val="both"/>
        <w:rPr>
          <w:lang w:val="en-US"/>
        </w:rPr>
      </w:pPr>
    </w:p>
    <w:p w:rsidR="005F1834" w:rsidRPr="005F5519" w:rsidRDefault="005F1834" w:rsidP="0032197B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     </w:t>
      </w:r>
    </w:p>
    <w:p w:rsidR="005F1834" w:rsidRDefault="005F1834" w:rsidP="00976D5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F5519">
        <w:rPr>
          <w:sz w:val="28"/>
          <w:szCs w:val="28"/>
        </w:rPr>
        <w:t xml:space="preserve">Общата стойност  за  изпълнение  </w:t>
      </w:r>
      <w:r>
        <w:rPr>
          <w:sz w:val="28"/>
          <w:szCs w:val="28"/>
        </w:rPr>
        <w:t xml:space="preserve">по приложение 1  - </w:t>
      </w:r>
      <w:r w:rsidRPr="005F5519">
        <w:rPr>
          <w:sz w:val="28"/>
          <w:szCs w:val="28"/>
        </w:rPr>
        <w:t xml:space="preserve">....................................................................без ДДС или ...............................с </w:t>
      </w:r>
      <w:r>
        <w:rPr>
          <w:sz w:val="28"/>
          <w:szCs w:val="28"/>
        </w:rPr>
        <w:t xml:space="preserve">включен ДДС, съгласно приложен списък с единични цени </w:t>
      </w:r>
    </w:p>
    <w:p w:rsidR="005F1834" w:rsidRPr="003B2571" w:rsidRDefault="005F1834" w:rsidP="003B2571">
      <w:pPr>
        <w:pStyle w:val="Header"/>
        <w:rPr>
          <w:lang w:val="en-US"/>
        </w:rPr>
      </w:pPr>
    </w:p>
    <w:p w:rsidR="005F1834" w:rsidRDefault="005F1834" w:rsidP="0030788F">
      <w:pPr>
        <w:pStyle w:val="ListParagraph"/>
        <w:ind w:left="0"/>
        <w:rPr>
          <w:lang w:eastAsia="en-US"/>
        </w:rPr>
      </w:pPr>
      <w:r>
        <w:rPr>
          <w:lang w:eastAsia="en-US"/>
        </w:rPr>
        <w:t xml:space="preserve"> </w:t>
      </w:r>
    </w:p>
    <w:p w:rsidR="005F1834" w:rsidRDefault="005F1834" w:rsidP="0030788F">
      <w:pPr>
        <w:pStyle w:val="ListParagraph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2 – </w:t>
      </w:r>
    </w:p>
    <w:p w:rsidR="005F1834" w:rsidRDefault="005F1834" w:rsidP="0030788F">
      <w:pPr>
        <w:pStyle w:val="ListParagraph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5F1834" w:rsidRDefault="005F1834" w:rsidP="0030788F">
      <w:pPr>
        <w:pStyle w:val="ListParagraph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...............................................................с ДДС, съгласно приложен списък с единични цени ,количества и обща стойност;</w:t>
      </w:r>
    </w:p>
    <w:p w:rsidR="005F1834" w:rsidRDefault="005F1834" w:rsidP="0030788F">
      <w:pPr>
        <w:pStyle w:val="ListParagraph"/>
        <w:ind w:left="1001"/>
        <w:rPr>
          <w:sz w:val="28"/>
          <w:szCs w:val="28"/>
          <w:lang w:val="en-US" w:eastAsia="en-US"/>
        </w:rPr>
      </w:pPr>
    </w:p>
    <w:p w:rsidR="005F1834" w:rsidRDefault="005F1834" w:rsidP="00CD4115">
      <w:pPr>
        <w:pStyle w:val="ListParagraph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3 – </w:t>
      </w:r>
    </w:p>
    <w:p w:rsidR="005F1834" w:rsidRDefault="005F1834" w:rsidP="00CD4115">
      <w:pPr>
        <w:pStyle w:val="ListParagraph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5F1834" w:rsidRDefault="005F1834" w:rsidP="00CD4115">
      <w:pPr>
        <w:pStyle w:val="ListParagraph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...............................................................с ДДС, съгласно приложен списък с единични цени ,количества и обща стойност;</w:t>
      </w:r>
    </w:p>
    <w:p w:rsidR="005F1834" w:rsidRDefault="005F1834" w:rsidP="00CD4115">
      <w:pPr>
        <w:pStyle w:val="ListParagraph"/>
        <w:ind w:left="1001"/>
        <w:rPr>
          <w:sz w:val="28"/>
          <w:szCs w:val="28"/>
          <w:lang w:val="en-US" w:eastAsia="en-US"/>
        </w:rPr>
      </w:pPr>
    </w:p>
    <w:p w:rsidR="005F1834" w:rsidRDefault="005F1834" w:rsidP="00CD4115">
      <w:pPr>
        <w:pStyle w:val="ListParagraph"/>
        <w:numPr>
          <w:ilvl w:val="0"/>
          <w:numId w:val="2"/>
        </w:numPr>
        <w:rPr>
          <w:sz w:val="28"/>
          <w:szCs w:val="28"/>
          <w:lang w:eastAsia="en-US"/>
        </w:rPr>
      </w:pPr>
      <w:r w:rsidRPr="0030788F">
        <w:rPr>
          <w:sz w:val="28"/>
          <w:szCs w:val="28"/>
          <w:lang w:eastAsia="en-US"/>
        </w:rPr>
        <w:t xml:space="preserve">Общата стойност </w:t>
      </w:r>
      <w:r>
        <w:rPr>
          <w:sz w:val="28"/>
          <w:szCs w:val="28"/>
          <w:lang w:eastAsia="en-US"/>
        </w:rPr>
        <w:t xml:space="preserve"> за изпълнение по приложение 4 – </w:t>
      </w:r>
    </w:p>
    <w:p w:rsidR="005F1834" w:rsidRDefault="005F1834" w:rsidP="00CD4115">
      <w:pPr>
        <w:pStyle w:val="ListParagraph"/>
        <w:ind w:left="100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...............................................................без ДДС или</w:t>
      </w:r>
    </w:p>
    <w:p w:rsidR="005F1834" w:rsidRDefault="005F1834" w:rsidP="00CD4115">
      <w:pPr>
        <w:pStyle w:val="ListParagraph"/>
        <w:ind w:left="1001"/>
        <w:rPr>
          <w:sz w:val="28"/>
          <w:szCs w:val="28"/>
          <w:lang w:val="en-US" w:eastAsia="en-US"/>
        </w:rPr>
      </w:pPr>
      <w:r>
        <w:rPr>
          <w:sz w:val="28"/>
          <w:szCs w:val="28"/>
          <w:lang w:eastAsia="en-US"/>
        </w:rPr>
        <w:t>...............................................................с ДДС, съгласно приложен списък с единични цени ,количества и обща стойност;</w:t>
      </w:r>
    </w:p>
    <w:p w:rsidR="005F1834" w:rsidRPr="00CD4115" w:rsidRDefault="005F1834" w:rsidP="00CD4115">
      <w:pPr>
        <w:rPr>
          <w:sz w:val="28"/>
          <w:szCs w:val="28"/>
          <w:lang w:eastAsia="en-US"/>
        </w:rPr>
      </w:pPr>
    </w:p>
    <w:p w:rsidR="005F1834" w:rsidRPr="00DB42D9" w:rsidRDefault="005F1834" w:rsidP="00DB42D9">
      <w:pPr>
        <w:rPr>
          <w:sz w:val="28"/>
          <w:szCs w:val="28"/>
        </w:rPr>
      </w:pPr>
      <w:r>
        <w:rPr>
          <w:sz w:val="28"/>
          <w:szCs w:val="28"/>
        </w:rPr>
        <w:t xml:space="preserve">          ОБЩА СТОЙНОСТ НА ПОРЪЧКАТА:.............................................</w:t>
      </w:r>
    </w:p>
    <w:p w:rsidR="005F1834" w:rsidRPr="005F5519" w:rsidRDefault="005F1834" w:rsidP="00976D5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F5519">
        <w:rPr>
          <w:sz w:val="28"/>
          <w:szCs w:val="28"/>
        </w:rPr>
        <w:t>Начин на плащане.....................................................................................................</w:t>
      </w:r>
    </w:p>
    <w:p w:rsidR="005F1834" w:rsidRPr="005F5519" w:rsidRDefault="005F1834" w:rsidP="00976D54">
      <w:pPr>
        <w:pStyle w:val="ListParagraph"/>
        <w:ind w:left="1001"/>
        <w:rPr>
          <w:sz w:val="28"/>
          <w:szCs w:val="28"/>
        </w:rPr>
      </w:pPr>
    </w:p>
    <w:p w:rsidR="005F1834" w:rsidRPr="005D7281" w:rsidRDefault="005F1834" w:rsidP="005D7281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Срок на валидност на офертата.............................................................</w:t>
      </w:r>
    </w:p>
    <w:p w:rsidR="005F1834" w:rsidRPr="005F5519" w:rsidRDefault="005F1834" w:rsidP="00976D54">
      <w:pPr>
        <w:rPr>
          <w:sz w:val="28"/>
          <w:szCs w:val="28"/>
        </w:rPr>
      </w:pPr>
      <w:r w:rsidRPr="005F5519">
        <w:rPr>
          <w:sz w:val="28"/>
          <w:szCs w:val="28"/>
        </w:rPr>
        <w:tab/>
        <w:t>До подготвяне на официален договор това предложение,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5F1834" w:rsidRPr="005F5519" w:rsidRDefault="005F1834" w:rsidP="00976D54">
      <w:pPr>
        <w:pStyle w:val="ListParagraph"/>
        <w:ind w:left="1001"/>
        <w:rPr>
          <w:sz w:val="28"/>
          <w:szCs w:val="28"/>
        </w:rPr>
      </w:pPr>
      <w:r w:rsidRPr="005F5519">
        <w:rPr>
          <w:sz w:val="28"/>
          <w:szCs w:val="28"/>
        </w:rPr>
        <w:t xml:space="preserve"> </w:t>
      </w:r>
    </w:p>
    <w:p w:rsidR="005F1834" w:rsidRPr="005F5519" w:rsidRDefault="005F1834" w:rsidP="0032197B">
      <w:pPr>
        <w:jc w:val="both"/>
        <w:rPr>
          <w:sz w:val="28"/>
          <w:szCs w:val="28"/>
        </w:rPr>
      </w:pPr>
      <w:r>
        <w:rPr>
          <w:sz w:val="28"/>
          <w:szCs w:val="28"/>
        </w:rPr>
        <w:t>Неразделна част от офертата са остойностени Приложения №№ 1,2,3, и 4.</w:t>
      </w:r>
    </w:p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Default="005F1834" w:rsidP="00387523">
      <w:pPr>
        <w:tabs>
          <w:tab w:val="left" w:pos="567"/>
          <w:tab w:val="left" w:pos="1134"/>
        </w:tabs>
        <w:jc w:val="both"/>
      </w:pPr>
      <w:r>
        <w:t>Цената ще остане непроменена, независимо дали сме регистрирани по ЗДДС или ще се извърши</w:t>
      </w:r>
      <w:r>
        <w:rPr>
          <w:lang w:val="en-US"/>
        </w:rPr>
        <w:t xml:space="preserve"> </w:t>
      </w:r>
      <w:r>
        <w:t xml:space="preserve"> регистрация по време на изпълнението на поръчката.</w:t>
      </w:r>
    </w:p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Default="005F1834" w:rsidP="005F5519">
      <w:pPr>
        <w:jc w:val="both"/>
        <w:rPr>
          <w:sz w:val="28"/>
          <w:szCs w:val="28"/>
        </w:rPr>
      </w:pPr>
      <w:r w:rsidRPr="005F5519">
        <w:rPr>
          <w:sz w:val="28"/>
          <w:szCs w:val="28"/>
        </w:rPr>
        <w:t xml:space="preserve">Дата:..........................                                </w:t>
      </w:r>
      <w:r>
        <w:rPr>
          <w:sz w:val="28"/>
          <w:szCs w:val="28"/>
        </w:rPr>
        <w:t>име и фамилия:.......................</w:t>
      </w:r>
    </w:p>
    <w:p w:rsidR="005F1834" w:rsidRDefault="005F1834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Длъжност:...............................</w:t>
      </w:r>
    </w:p>
    <w:p w:rsidR="005F1834" w:rsidRPr="005F5519" w:rsidRDefault="005F1834" w:rsidP="005F5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/подпис и печат/</w:t>
      </w:r>
      <w:r w:rsidRPr="005F551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</w:t>
      </w:r>
    </w:p>
    <w:p w:rsidR="005F1834" w:rsidRDefault="005F1834" w:rsidP="0032197B">
      <w:pPr>
        <w:jc w:val="both"/>
        <w:rPr>
          <w:sz w:val="28"/>
          <w:szCs w:val="28"/>
        </w:rPr>
      </w:pPr>
    </w:p>
    <w:p w:rsidR="005F1834" w:rsidRDefault="005F1834" w:rsidP="0032197B">
      <w:pPr>
        <w:jc w:val="both"/>
        <w:rPr>
          <w:sz w:val="28"/>
          <w:szCs w:val="28"/>
        </w:rPr>
      </w:pPr>
    </w:p>
    <w:p w:rsidR="005F1834" w:rsidRDefault="005F1834" w:rsidP="0032197B">
      <w:pPr>
        <w:jc w:val="both"/>
        <w:rPr>
          <w:sz w:val="28"/>
          <w:szCs w:val="28"/>
        </w:rPr>
      </w:pPr>
    </w:p>
    <w:p w:rsidR="005F1834" w:rsidRDefault="005F1834" w:rsidP="0032197B">
      <w:pPr>
        <w:jc w:val="both"/>
        <w:rPr>
          <w:sz w:val="28"/>
          <w:szCs w:val="28"/>
        </w:rPr>
      </w:pPr>
    </w:p>
    <w:p w:rsidR="005F1834" w:rsidRDefault="005F1834" w:rsidP="0032197B">
      <w:pPr>
        <w:jc w:val="both"/>
        <w:rPr>
          <w:sz w:val="28"/>
          <w:szCs w:val="28"/>
        </w:rPr>
      </w:pPr>
    </w:p>
    <w:p w:rsidR="005F1834" w:rsidRPr="005F5519" w:rsidRDefault="005F1834" w:rsidP="0032197B">
      <w:pPr>
        <w:jc w:val="both"/>
        <w:rPr>
          <w:sz w:val="28"/>
          <w:szCs w:val="28"/>
        </w:rPr>
      </w:pPr>
    </w:p>
    <w:p w:rsidR="005F1834" w:rsidRPr="005F5519" w:rsidRDefault="005F1834" w:rsidP="0032197B">
      <w:pPr>
        <w:jc w:val="both"/>
        <w:rPr>
          <w:sz w:val="28"/>
          <w:szCs w:val="28"/>
        </w:rPr>
      </w:pPr>
    </w:p>
    <w:sectPr w:rsidR="005F1834" w:rsidRPr="005F5519" w:rsidSect="006B190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F1132"/>
    <w:multiLevelType w:val="hybridMultilevel"/>
    <w:tmpl w:val="A568198C"/>
    <w:lvl w:ilvl="0" w:tplc="040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1" w:hanging="180"/>
      </w:pPr>
      <w:rPr>
        <w:rFonts w:cs="Times New Roman"/>
      </w:rPr>
    </w:lvl>
  </w:abstractNum>
  <w:abstractNum w:abstractNumId="1">
    <w:nsid w:val="6B207E94"/>
    <w:multiLevelType w:val="singleLevel"/>
    <w:tmpl w:val="AC7C8680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97B"/>
    <w:rsid w:val="001C74A3"/>
    <w:rsid w:val="002421FA"/>
    <w:rsid w:val="00261618"/>
    <w:rsid w:val="002631A0"/>
    <w:rsid w:val="002879C9"/>
    <w:rsid w:val="0030788F"/>
    <w:rsid w:val="0032197B"/>
    <w:rsid w:val="00376255"/>
    <w:rsid w:val="00387523"/>
    <w:rsid w:val="003B2571"/>
    <w:rsid w:val="003F4793"/>
    <w:rsid w:val="004654C1"/>
    <w:rsid w:val="00477AE0"/>
    <w:rsid w:val="004F4C45"/>
    <w:rsid w:val="005259B6"/>
    <w:rsid w:val="005B157F"/>
    <w:rsid w:val="005D16E0"/>
    <w:rsid w:val="005D7281"/>
    <w:rsid w:val="005F1834"/>
    <w:rsid w:val="005F5519"/>
    <w:rsid w:val="006244F2"/>
    <w:rsid w:val="00652DD8"/>
    <w:rsid w:val="006B1901"/>
    <w:rsid w:val="00753D25"/>
    <w:rsid w:val="007B2BC9"/>
    <w:rsid w:val="00845558"/>
    <w:rsid w:val="00852AB9"/>
    <w:rsid w:val="008967D2"/>
    <w:rsid w:val="00970008"/>
    <w:rsid w:val="00974FAD"/>
    <w:rsid w:val="00976D54"/>
    <w:rsid w:val="009C42C2"/>
    <w:rsid w:val="00A33982"/>
    <w:rsid w:val="00A95681"/>
    <w:rsid w:val="00AE58B3"/>
    <w:rsid w:val="00B2337C"/>
    <w:rsid w:val="00CD4115"/>
    <w:rsid w:val="00D614D7"/>
    <w:rsid w:val="00DB42D9"/>
    <w:rsid w:val="00DC4520"/>
    <w:rsid w:val="00DE01C6"/>
    <w:rsid w:val="00DE01F9"/>
    <w:rsid w:val="00E21688"/>
    <w:rsid w:val="00EA19E3"/>
    <w:rsid w:val="00EB4341"/>
    <w:rsid w:val="00EC2912"/>
    <w:rsid w:val="00EF1983"/>
    <w:rsid w:val="00FE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32197B"/>
    <w:pPr>
      <w:jc w:val="center"/>
    </w:pPr>
  </w:style>
  <w:style w:type="paragraph" w:customStyle="1" w:styleId="Style8">
    <w:name w:val="Style8"/>
    <w:basedOn w:val="Normal"/>
    <w:uiPriority w:val="99"/>
    <w:rsid w:val="0032197B"/>
    <w:pPr>
      <w:jc w:val="both"/>
    </w:pPr>
  </w:style>
  <w:style w:type="character" w:customStyle="1" w:styleId="FontStyle111">
    <w:name w:val="Font Style111"/>
    <w:basedOn w:val="DefaultParagraphFont"/>
    <w:uiPriority w:val="99"/>
    <w:rsid w:val="0032197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4">
    <w:name w:val="Font Style114"/>
    <w:basedOn w:val="DefaultParagraphFont"/>
    <w:uiPriority w:val="99"/>
    <w:rsid w:val="0032197B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DefaultParagraphFont"/>
    <w:uiPriority w:val="99"/>
    <w:rsid w:val="0032197B"/>
    <w:rPr>
      <w:rFonts w:ascii="Times New Roman" w:hAnsi="Times New Roman" w:cs="Times New Roman"/>
      <w:sz w:val="18"/>
      <w:szCs w:val="18"/>
    </w:rPr>
  </w:style>
  <w:style w:type="paragraph" w:customStyle="1" w:styleId="Style33">
    <w:name w:val="Style33"/>
    <w:basedOn w:val="Normal"/>
    <w:uiPriority w:val="99"/>
    <w:rsid w:val="0032197B"/>
    <w:pPr>
      <w:spacing w:line="274" w:lineRule="exact"/>
      <w:jc w:val="both"/>
    </w:pPr>
  </w:style>
  <w:style w:type="paragraph" w:customStyle="1" w:styleId="Style70">
    <w:name w:val="Style70"/>
    <w:basedOn w:val="Normal"/>
    <w:uiPriority w:val="99"/>
    <w:rsid w:val="0032197B"/>
  </w:style>
  <w:style w:type="paragraph" w:customStyle="1" w:styleId="Style72">
    <w:name w:val="Style72"/>
    <w:basedOn w:val="Normal"/>
    <w:uiPriority w:val="99"/>
    <w:rsid w:val="0032197B"/>
    <w:pPr>
      <w:spacing w:line="252" w:lineRule="exact"/>
      <w:ind w:firstLine="859"/>
      <w:jc w:val="both"/>
    </w:pPr>
  </w:style>
  <w:style w:type="paragraph" w:customStyle="1" w:styleId="Style44">
    <w:name w:val="Style44"/>
    <w:basedOn w:val="Normal"/>
    <w:uiPriority w:val="99"/>
    <w:rsid w:val="0032197B"/>
    <w:pPr>
      <w:spacing w:line="682" w:lineRule="exact"/>
    </w:pPr>
  </w:style>
  <w:style w:type="paragraph" w:customStyle="1" w:styleId="Style68">
    <w:name w:val="Style68"/>
    <w:basedOn w:val="Normal"/>
    <w:uiPriority w:val="99"/>
    <w:rsid w:val="0032197B"/>
    <w:pPr>
      <w:spacing w:line="278" w:lineRule="exact"/>
    </w:pPr>
  </w:style>
  <w:style w:type="paragraph" w:customStyle="1" w:styleId="Style24">
    <w:name w:val="Style24"/>
    <w:basedOn w:val="Normal"/>
    <w:uiPriority w:val="99"/>
    <w:rsid w:val="0032197B"/>
    <w:pPr>
      <w:spacing w:line="259" w:lineRule="exact"/>
      <w:ind w:firstLine="643"/>
      <w:jc w:val="both"/>
    </w:pPr>
  </w:style>
  <w:style w:type="paragraph" w:customStyle="1" w:styleId="Style39">
    <w:name w:val="Style39"/>
    <w:basedOn w:val="Normal"/>
    <w:uiPriority w:val="99"/>
    <w:rsid w:val="0032197B"/>
    <w:pPr>
      <w:spacing w:line="230" w:lineRule="exact"/>
      <w:ind w:firstLine="720"/>
    </w:pPr>
  </w:style>
  <w:style w:type="paragraph" w:styleId="Header">
    <w:name w:val="header"/>
    <w:basedOn w:val="Normal"/>
    <w:link w:val="HeaderChar"/>
    <w:uiPriority w:val="99"/>
    <w:rsid w:val="00376255"/>
    <w:pPr>
      <w:widowControl/>
      <w:tabs>
        <w:tab w:val="center" w:pos="4536"/>
        <w:tab w:val="right" w:pos="9072"/>
      </w:tabs>
      <w:autoSpaceDE/>
      <w:autoSpaceDN/>
      <w:adjustRightInd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6255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76255"/>
    <w:pPr>
      <w:widowControl/>
      <w:autoSpaceDE/>
      <w:autoSpaceDN/>
      <w:adjustRightInd/>
      <w:spacing w:after="480"/>
      <w:jc w:val="center"/>
    </w:pPr>
    <w:rPr>
      <w:b/>
      <w:sz w:val="4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76255"/>
    <w:rPr>
      <w:rFonts w:ascii="Times New Roman" w:hAnsi="Times New Roman" w:cs="Times New Roman"/>
      <w:b/>
      <w:snapToGrid w:val="0"/>
      <w:sz w:val="20"/>
      <w:szCs w:val="20"/>
      <w:lang w:val="en-GB"/>
    </w:rPr>
  </w:style>
  <w:style w:type="paragraph" w:customStyle="1" w:styleId="Style14">
    <w:name w:val="Style14"/>
    <w:basedOn w:val="Normal"/>
    <w:uiPriority w:val="99"/>
    <w:rsid w:val="006B1901"/>
    <w:pPr>
      <w:spacing w:line="230" w:lineRule="exact"/>
      <w:jc w:val="both"/>
    </w:pPr>
  </w:style>
  <w:style w:type="character" w:customStyle="1" w:styleId="FontStyle104">
    <w:name w:val="Font Style104"/>
    <w:basedOn w:val="DefaultParagraphFont"/>
    <w:uiPriority w:val="99"/>
    <w:rsid w:val="006B1901"/>
    <w:rPr>
      <w:rFonts w:ascii="Times New Roman" w:hAnsi="Times New Roman" w:cs="Times New Roman"/>
      <w:i/>
      <w:iCs/>
      <w:sz w:val="18"/>
      <w:szCs w:val="18"/>
    </w:rPr>
  </w:style>
  <w:style w:type="paragraph" w:customStyle="1" w:styleId="Style74">
    <w:name w:val="Style74"/>
    <w:basedOn w:val="Normal"/>
    <w:uiPriority w:val="99"/>
    <w:rsid w:val="006B1901"/>
    <w:pPr>
      <w:spacing w:line="250" w:lineRule="exact"/>
      <w:ind w:firstLine="715"/>
      <w:jc w:val="both"/>
    </w:pPr>
  </w:style>
  <w:style w:type="paragraph" w:customStyle="1" w:styleId="Style83">
    <w:name w:val="Style83"/>
    <w:basedOn w:val="Normal"/>
    <w:uiPriority w:val="99"/>
    <w:rsid w:val="006B1901"/>
    <w:pPr>
      <w:spacing w:line="250" w:lineRule="exact"/>
      <w:ind w:firstLine="1090"/>
    </w:pPr>
  </w:style>
  <w:style w:type="paragraph" w:styleId="ListParagraph">
    <w:name w:val="List Paragraph"/>
    <w:basedOn w:val="Normal"/>
    <w:uiPriority w:val="99"/>
    <w:qFormat/>
    <w:rsid w:val="00976D54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99"/>
    <w:qFormat/>
    <w:rsid w:val="00976D5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76D54"/>
    <w:rPr>
      <w:rFonts w:ascii="Cambria" w:hAnsi="Cambria" w:cs="Times New Roman"/>
      <w:i/>
      <w:iCs/>
      <w:color w:val="4F81BD"/>
      <w:spacing w:val="15"/>
      <w:sz w:val="24"/>
      <w:szCs w:val="24"/>
      <w:lang w:eastAsia="bg-BG"/>
    </w:rPr>
  </w:style>
  <w:style w:type="paragraph" w:styleId="BodyText">
    <w:name w:val="Body Text"/>
    <w:aliases w:val="Char"/>
    <w:basedOn w:val="Normal"/>
    <w:link w:val="BodyTextChar"/>
    <w:uiPriority w:val="99"/>
    <w:rsid w:val="00DB42D9"/>
    <w:pPr>
      <w:widowControl/>
      <w:autoSpaceDE/>
      <w:autoSpaceDN/>
      <w:adjustRightInd/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uiPriority w:val="99"/>
    <w:locked/>
    <w:rsid w:val="00DB42D9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CharCharCharCharCharCharCharChar">
    <w:name w:val="Char Char Знак Знак Char Char Знак Знак Char Char Знак Знак Char Char"/>
    <w:basedOn w:val="Normal"/>
    <w:uiPriority w:val="99"/>
    <w:rsid w:val="00DB42D9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8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2</Pages>
  <Words>392</Words>
  <Characters>2236</Characters>
  <Application>Microsoft Office Outlook</Application>
  <DocSecurity>0</DocSecurity>
  <Lines>0</Lines>
  <Paragraphs>0</Paragraphs>
  <ScaleCrop>false</ScaleCrop>
  <Company>Madjarovo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22</cp:revision>
  <cp:lastPrinted>2012-05-31T07:20:00Z</cp:lastPrinted>
  <dcterms:created xsi:type="dcterms:W3CDTF">2010-05-13T10:41:00Z</dcterms:created>
  <dcterms:modified xsi:type="dcterms:W3CDTF">2013-07-03T08:41:00Z</dcterms:modified>
</cp:coreProperties>
</file>